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06C" w:rsidRPr="003912E7" w:rsidRDefault="003F606C" w:rsidP="003912E7">
      <w:pPr>
        <w:bidi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3912E7">
        <w:rPr>
          <w:rFonts w:cs="B Nazanin" w:hint="cs"/>
          <w:b/>
          <w:bCs/>
          <w:spacing w:val="-4"/>
          <w:sz w:val="26"/>
          <w:szCs w:val="26"/>
          <w:rtl/>
        </w:rPr>
        <w:t>باسمه تعالی</w:t>
      </w:r>
    </w:p>
    <w:p w:rsidR="00FA1F9D" w:rsidRPr="003912E7" w:rsidRDefault="006C7C90" w:rsidP="003F606C">
      <w:pPr>
        <w:bidi/>
        <w:jc w:val="center"/>
        <w:rPr>
          <w:rFonts w:cs="B Nazanin"/>
          <w:b/>
          <w:bCs/>
          <w:spacing w:val="-4"/>
          <w:sz w:val="26"/>
          <w:szCs w:val="26"/>
          <w:rtl/>
        </w:rPr>
      </w:pPr>
      <w:r w:rsidRPr="003912E7">
        <w:rPr>
          <w:rFonts w:cs="B Nazanin" w:hint="cs"/>
          <w:b/>
          <w:bCs/>
          <w:spacing w:val="-4"/>
          <w:sz w:val="26"/>
          <w:szCs w:val="26"/>
          <w:rtl/>
        </w:rPr>
        <w:t>آثار اجتماعی و تربیتی مسجد</w:t>
      </w:r>
    </w:p>
    <w:p w:rsidR="00FA1F9D" w:rsidRPr="003912E7" w:rsidRDefault="00FA1F9D" w:rsidP="00FA1F9D">
      <w:pPr>
        <w:bidi/>
        <w:jc w:val="right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 xml:space="preserve"> مولف: مرتضی عزیزی</w:t>
      </w:r>
    </w:p>
    <w:p w:rsidR="00FA1F9D" w:rsidRPr="003912E7" w:rsidRDefault="00FA1F9D" w:rsidP="00FA1F9D">
      <w:pPr>
        <w:bidi/>
        <w:jc w:val="right"/>
        <w:rPr>
          <w:rFonts w:cs="B Nazanin"/>
          <w:spacing w:val="-4"/>
          <w:sz w:val="20"/>
          <w:szCs w:val="20"/>
          <w:rtl/>
        </w:rPr>
      </w:pPr>
      <w:r w:rsidRPr="003912E7">
        <w:rPr>
          <w:rFonts w:ascii="Arial" w:hAnsi="Arial" w:cs="B Nazanin"/>
          <w:color w:val="000000"/>
          <w:spacing w:val="-4"/>
          <w:sz w:val="20"/>
          <w:szCs w:val="20"/>
        </w:rPr>
        <w:t>azizimorteza28@yahoo.com</w:t>
      </w:r>
    </w:p>
    <w:p w:rsidR="006C7C90" w:rsidRPr="003912E7" w:rsidRDefault="006C7C90" w:rsidP="008F147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مسجد  خانه خدا، خانه مردم، پایگاه ولایت و منبع فيوضات معنوي و بركات گوناگون براي نمازگزاران و جامعه اسلامي است.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>در آیات قرآن کریم و روایات معصومین(ع) پیرامون جایگاه این سازه اسلامی،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>آموزه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>های گوناگونی دید</w:t>
      </w:r>
      <w:bookmarkStart w:id="0" w:name="_GoBack"/>
      <w:bookmarkEnd w:id="0"/>
      <w:r w:rsidR="000D2304" w:rsidRPr="003912E7">
        <w:rPr>
          <w:rFonts w:cs="B Nazanin" w:hint="cs"/>
          <w:spacing w:val="-4"/>
          <w:sz w:val="26"/>
          <w:szCs w:val="26"/>
          <w:rtl/>
        </w:rPr>
        <w:t>ه می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>شود.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>نگاه اسلام به مسجد را باید نگاهی استراتژیک دانست. ازمنظر دین، بنای مسجد دارای کارکردهای مهم در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>عرصه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>های مختلف انسانی به شمار می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 xml:space="preserve">آید.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>اولين</w:t>
      </w:r>
      <w:r w:rsidR="00160A5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>کار</w:t>
      </w:r>
      <w:r w:rsidR="00160A5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>پيامبر(ص)</w:t>
      </w:r>
      <w:r w:rsidR="00160A5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>در</w:t>
      </w:r>
      <w:r w:rsidR="00160A5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>مدينه،</w:t>
      </w:r>
      <w:r w:rsidR="00160A5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>ساختن</w:t>
      </w:r>
      <w:r w:rsidR="00160A5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>مسجد</w:t>
      </w:r>
      <w:r w:rsidR="00160A5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160A5F" w:rsidRPr="003912E7">
        <w:rPr>
          <w:rFonts w:cs="B Nazanin" w:hint="cs"/>
          <w:spacing w:val="-4"/>
          <w:sz w:val="26"/>
          <w:szCs w:val="26"/>
          <w:rtl/>
        </w:rPr>
        <w:t xml:space="preserve">بود. </w:t>
      </w:r>
      <w:r w:rsidR="000855BF" w:rsidRPr="003912E7">
        <w:rPr>
          <w:rFonts w:cs="B Nazanin"/>
          <w:spacing w:val="-4"/>
          <w:sz w:val="26"/>
          <w:szCs w:val="26"/>
          <w:rtl/>
        </w:rPr>
        <w:t xml:space="preserve">مسجد علاوه بر آثار عبادي 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 xml:space="preserve"> و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 xml:space="preserve">پرورش معنوی اهل ایمان، </w:t>
      </w:r>
      <w:r w:rsidR="000855BF" w:rsidRPr="003912E7">
        <w:rPr>
          <w:rFonts w:cs="B Nazanin"/>
          <w:spacing w:val="-4"/>
          <w:sz w:val="26"/>
          <w:szCs w:val="26"/>
          <w:rtl/>
        </w:rPr>
        <w:t xml:space="preserve">با گستره 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>نقش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 xml:space="preserve">ها، </w:t>
      </w:r>
      <w:r w:rsidR="000855BF" w:rsidRPr="003912E7">
        <w:rPr>
          <w:rFonts w:cs="B Nazanin"/>
          <w:spacing w:val="-4"/>
          <w:sz w:val="26"/>
          <w:szCs w:val="26"/>
          <w:rtl/>
        </w:rPr>
        <w:t>فعاليت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855BF" w:rsidRPr="003912E7">
        <w:rPr>
          <w:rFonts w:cs="B Nazanin"/>
          <w:spacing w:val="-4"/>
          <w:sz w:val="26"/>
          <w:szCs w:val="26"/>
          <w:rtl/>
        </w:rPr>
        <w:t xml:space="preserve">ها و 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>برنامه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>ها</w:t>
      </w:r>
      <w:r w:rsidR="000855BF" w:rsidRPr="003912E7">
        <w:rPr>
          <w:rFonts w:cs="B Nazanin"/>
          <w:spacing w:val="-4"/>
          <w:sz w:val="26"/>
          <w:szCs w:val="26"/>
          <w:rtl/>
        </w:rPr>
        <w:t xml:space="preserve">، در امور </w:t>
      </w:r>
      <w:r w:rsidR="000855BF" w:rsidRPr="003912E7">
        <w:rPr>
          <w:rFonts w:cs="B Nazanin" w:hint="cs"/>
          <w:spacing w:val="-4"/>
          <w:sz w:val="26"/>
          <w:szCs w:val="26"/>
          <w:rtl/>
        </w:rPr>
        <w:t xml:space="preserve">اجتماعی و </w:t>
      </w:r>
      <w:r w:rsidR="00627767" w:rsidRPr="003912E7">
        <w:rPr>
          <w:rFonts w:cs="B Nazanin" w:hint="cs"/>
          <w:spacing w:val="-4"/>
          <w:sz w:val="26"/>
          <w:szCs w:val="26"/>
          <w:rtl/>
        </w:rPr>
        <w:t xml:space="preserve">امور </w:t>
      </w:r>
      <w:r w:rsidR="000855BF" w:rsidRPr="003912E7">
        <w:rPr>
          <w:rFonts w:cs="B Nazanin"/>
          <w:spacing w:val="-4"/>
          <w:sz w:val="26"/>
          <w:szCs w:val="26"/>
          <w:rtl/>
        </w:rPr>
        <w:t>تربيتي نيز نقش مهمي</w:t>
      </w:r>
      <w:r w:rsidR="00627767" w:rsidRPr="003912E7">
        <w:rPr>
          <w:rFonts w:cs="B Nazanin" w:hint="cs"/>
          <w:spacing w:val="-4"/>
          <w:sz w:val="26"/>
          <w:szCs w:val="26"/>
          <w:rtl/>
        </w:rPr>
        <w:t xml:space="preserve"> را </w:t>
      </w:r>
      <w:r w:rsidR="000855BF" w:rsidRPr="003912E7">
        <w:rPr>
          <w:rFonts w:cs="B Nazanin"/>
          <w:spacing w:val="-4"/>
          <w:sz w:val="26"/>
          <w:szCs w:val="26"/>
          <w:rtl/>
        </w:rPr>
        <w:t xml:space="preserve"> ايفا مي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0855BF" w:rsidRPr="003912E7">
        <w:rPr>
          <w:rFonts w:cs="B Nazanin"/>
          <w:spacing w:val="-4"/>
          <w:sz w:val="26"/>
          <w:szCs w:val="26"/>
          <w:rtl/>
        </w:rPr>
        <w:t>كند</w:t>
      </w:r>
      <w:r w:rsidR="00627767" w:rsidRPr="003912E7">
        <w:rPr>
          <w:rFonts w:cs="B Nazanin" w:hint="cs"/>
          <w:spacing w:val="-4"/>
          <w:sz w:val="26"/>
          <w:szCs w:val="26"/>
          <w:rtl/>
        </w:rPr>
        <w:t>. در این نوشته برآنیم</w:t>
      </w:r>
      <w:r w:rsidR="000D2304" w:rsidRPr="003912E7">
        <w:rPr>
          <w:rFonts w:cs="B Nazanin" w:hint="cs"/>
          <w:spacing w:val="-4"/>
          <w:sz w:val="26"/>
          <w:szCs w:val="26"/>
          <w:rtl/>
        </w:rPr>
        <w:t xml:space="preserve">، </w:t>
      </w:r>
      <w:r w:rsidR="00627767" w:rsidRPr="003912E7">
        <w:rPr>
          <w:rFonts w:cs="B Nazanin" w:hint="cs"/>
          <w:spacing w:val="-4"/>
          <w:sz w:val="26"/>
          <w:szCs w:val="26"/>
          <w:rtl/>
        </w:rPr>
        <w:t xml:space="preserve">به </w:t>
      </w:r>
      <w:r w:rsidR="00295BD3" w:rsidRPr="003912E7">
        <w:rPr>
          <w:rFonts w:cs="B Nazanin" w:hint="cs"/>
          <w:spacing w:val="-4"/>
          <w:sz w:val="26"/>
          <w:szCs w:val="26"/>
          <w:rtl/>
        </w:rPr>
        <w:t>بیان مهم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295BD3" w:rsidRPr="003912E7">
        <w:rPr>
          <w:rFonts w:cs="B Nazanin" w:hint="cs"/>
          <w:spacing w:val="-4"/>
          <w:sz w:val="26"/>
          <w:szCs w:val="26"/>
          <w:rtl/>
        </w:rPr>
        <w:t>ترین</w:t>
      </w:r>
      <w:r w:rsidR="00627767" w:rsidRPr="003912E7">
        <w:rPr>
          <w:rFonts w:cs="B Nazanin" w:hint="cs"/>
          <w:spacing w:val="-4"/>
          <w:sz w:val="26"/>
          <w:szCs w:val="26"/>
          <w:rtl/>
        </w:rPr>
        <w:t xml:space="preserve"> آثار اجتماعی و تربیتی مسجد بپردازیم. </w:t>
      </w:r>
    </w:p>
    <w:p w:rsidR="00DF5DD7" w:rsidRPr="003912E7" w:rsidRDefault="00DF5DD7" w:rsidP="008F1479">
      <w:pPr>
        <w:pStyle w:val="ListParagraph"/>
        <w:numPr>
          <w:ilvl w:val="0"/>
          <w:numId w:val="1"/>
        </w:num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 xml:space="preserve">اخوت و </w:t>
      </w:r>
      <w:r w:rsidR="0052683F" w:rsidRPr="003912E7">
        <w:rPr>
          <w:rFonts w:cs="B Nazanin" w:hint="cs"/>
          <w:spacing w:val="-4"/>
          <w:sz w:val="26"/>
          <w:szCs w:val="26"/>
          <w:rtl/>
        </w:rPr>
        <w:t>تعاون</w:t>
      </w:r>
      <w:r w:rsidRPr="003912E7">
        <w:rPr>
          <w:rFonts w:cs="B Nazanin" w:hint="cs"/>
          <w:spacing w:val="-4"/>
          <w:sz w:val="26"/>
          <w:szCs w:val="26"/>
          <w:rtl/>
        </w:rPr>
        <w:t xml:space="preserve"> </w:t>
      </w:r>
    </w:p>
    <w:p w:rsidR="00BF294F" w:rsidRPr="003912E7" w:rsidRDefault="00BF294F" w:rsidP="008F147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حضور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زنان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مردان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در مسجد وجويا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شدن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احوال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هم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و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احوال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مسلمانان</w:t>
      </w:r>
      <w:r w:rsidRPr="003912E7">
        <w:rPr>
          <w:rFonts w:cs="B Nazanin" w:hint="cs"/>
          <w:spacing w:val="-4"/>
          <w:sz w:val="26"/>
          <w:szCs w:val="26"/>
          <w:rtl/>
        </w:rPr>
        <w:t>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تنها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بخشي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ظرفيت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بزرگي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مساجد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دارند</w:t>
      </w:r>
      <w:r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مكان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 xml:space="preserve">، 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مؤمنان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فرصت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مي‏يابند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بين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اهل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 xml:space="preserve">مسجد، 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برادران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يا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خواهران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مناسبي،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حيث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ديني،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براي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خود</w:t>
      </w:r>
      <w:r w:rsidR="00C57B49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بيابند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نظر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عبوديت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آنان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هم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رنگ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هستند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توان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ايجاد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گروه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اجتماعي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هماهنگ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دارند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.</w:t>
      </w:r>
    </w:p>
    <w:p w:rsidR="0052683F" w:rsidRPr="003912E7" w:rsidRDefault="00BF294F" w:rsidP="00FA1F9D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امام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صادق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عليه‏السلام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>می فرماین</w:t>
      </w:r>
      <w:r w:rsidRPr="003912E7">
        <w:rPr>
          <w:rFonts w:cs="B Nazanin" w:hint="cs"/>
          <w:spacing w:val="-4"/>
          <w:sz w:val="26"/>
          <w:szCs w:val="26"/>
          <w:rtl/>
        </w:rPr>
        <w:t>د</w:t>
      </w:r>
      <w:r w:rsidRPr="003912E7">
        <w:rPr>
          <w:rFonts w:cs="B Nazanin"/>
          <w:spacing w:val="-4"/>
          <w:sz w:val="26"/>
          <w:szCs w:val="26"/>
          <w:rtl/>
        </w:rPr>
        <w:t xml:space="preserve">: </w:t>
      </w:r>
      <w:r w:rsidR="0052683F" w:rsidRPr="003912E7">
        <w:rPr>
          <w:rFonts w:cs="B Nazanin" w:hint="cs"/>
          <w:spacing w:val="-4"/>
          <w:sz w:val="26"/>
          <w:szCs w:val="26"/>
          <w:rtl/>
        </w:rPr>
        <w:t xml:space="preserve">« </w:t>
      </w:r>
      <w:r w:rsidRPr="003912E7">
        <w:rPr>
          <w:rFonts w:cs="B Nazanin" w:hint="cs"/>
          <w:spacing w:val="-4"/>
          <w:sz w:val="26"/>
          <w:szCs w:val="26"/>
          <w:rtl/>
        </w:rPr>
        <w:t>لا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يَرْجِعُ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صاحِبُ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الْمَسْجِدِ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باَقَلّ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مِنْ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اِحْدي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ثَلاثِ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خِصالٍ</w:t>
      </w:r>
      <w:r w:rsidRPr="003912E7">
        <w:rPr>
          <w:rFonts w:cs="B Nazanin"/>
          <w:spacing w:val="-4"/>
          <w:sz w:val="26"/>
          <w:szCs w:val="26"/>
          <w:rtl/>
        </w:rPr>
        <w:t xml:space="preserve">:... </w:t>
      </w:r>
      <w:r w:rsidRPr="003912E7">
        <w:rPr>
          <w:rFonts w:cs="B Nazanin" w:hint="cs"/>
          <w:spacing w:val="-4"/>
          <w:sz w:val="26"/>
          <w:szCs w:val="26"/>
          <w:rtl/>
        </w:rPr>
        <w:t>وَاِمّا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اَخٌ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يَسْتَفيدُهُ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فِي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اللّه‏ِ؛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اهل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كمتر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يكي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سه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 xml:space="preserve"> امتیاز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نمي‏گردد</w:t>
      </w:r>
      <w:r w:rsidRPr="003912E7">
        <w:rPr>
          <w:rFonts w:cs="B Nazanin"/>
          <w:spacing w:val="-4"/>
          <w:sz w:val="26"/>
          <w:szCs w:val="26"/>
          <w:rtl/>
        </w:rPr>
        <w:t xml:space="preserve"> [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يكي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57B49" w:rsidRPr="003912E7">
        <w:rPr>
          <w:rFonts w:cs="B Nazanin" w:hint="cs"/>
          <w:spacing w:val="-4"/>
          <w:sz w:val="26"/>
          <w:szCs w:val="26"/>
          <w:rtl/>
        </w:rPr>
        <w:t xml:space="preserve">آنها] </w:t>
      </w:r>
      <w:r w:rsidRPr="003912E7">
        <w:rPr>
          <w:rFonts w:cs="B Nazanin" w:hint="cs"/>
          <w:spacing w:val="-4"/>
          <w:sz w:val="26"/>
          <w:szCs w:val="26"/>
          <w:rtl/>
        </w:rPr>
        <w:t>دوستي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مسير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خدا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استفاده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مي‏كند</w:t>
      </w:r>
      <w:r w:rsidR="0052683F" w:rsidRPr="003912E7">
        <w:rPr>
          <w:rFonts w:cs="B Nazanin" w:hint="cs"/>
          <w:spacing w:val="-4"/>
          <w:sz w:val="26"/>
          <w:szCs w:val="26"/>
          <w:rtl/>
        </w:rPr>
        <w:t>.»</w:t>
      </w:r>
      <w:r w:rsidR="00882A73" w:rsidRPr="003912E7">
        <w:rPr>
          <w:rFonts w:cs="B Nazanin" w:hint="cs"/>
          <w:spacing w:val="-4"/>
          <w:sz w:val="26"/>
          <w:szCs w:val="26"/>
          <w:rtl/>
        </w:rPr>
        <w:t xml:space="preserve"> (وسائل</w:t>
      </w:r>
      <w:r w:rsidR="00882A73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82A73" w:rsidRPr="003912E7">
        <w:rPr>
          <w:rFonts w:cs="B Nazanin" w:hint="cs"/>
          <w:spacing w:val="-4"/>
          <w:sz w:val="26"/>
          <w:szCs w:val="26"/>
          <w:rtl/>
        </w:rPr>
        <w:t>الشيعة</w:t>
      </w:r>
      <w:r w:rsidR="00882A73" w:rsidRPr="003912E7">
        <w:rPr>
          <w:rFonts w:cs="B Nazanin"/>
          <w:spacing w:val="-4"/>
          <w:sz w:val="26"/>
          <w:szCs w:val="26"/>
          <w:rtl/>
        </w:rPr>
        <w:t xml:space="preserve">: </w:t>
      </w:r>
      <w:r w:rsidR="00882A73" w:rsidRPr="003912E7">
        <w:rPr>
          <w:rFonts w:cs="B Nazanin" w:hint="cs"/>
          <w:spacing w:val="-4"/>
          <w:sz w:val="26"/>
          <w:szCs w:val="26"/>
          <w:rtl/>
        </w:rPr>
        <w:t>ج</w:t>
      </w:r>
      <w:r w:rsidR="00882A73" w:rsidRPr="003912E7">
        <w:rPr>
          <w:rFonts w:cs="B Nazanin"/>
          <w:spacing w:val="-4"/>
          <w:sz w:val="26"/>
          <w:szCs w:val="26"/>
          <w:rtl/>
        </w:rPr>
        <w:t xml:space="preserve">5 </w:t>
      </w:r>
      <w:r w:rsidR="00882A73" w:rsidRPr="003912E7">
        <w:rPr>
          <w:rFonts w:cs="B Nazanin" w:hint="cs"/>
          <w:spacing w:val="-4"/>
          <w:sz w:val="26"/>
          <w:szCs w:val="26"/>
          <w:rtl/>
        </w:rPr>
        <w:t>ص</w:t>
      </w:r>
      <w:r w:rsidR="00882A73" w:rsidRPr="003912E7">
        <w:rPr>
          <w:rFonts w:cs="B Nazanin"/>
          <w:spacing w:val="-4"/>
          <w:sz w:val="26"/>
          <w:szCs w:val="26"/>
          <w:rtl/>
        </w:rPr>
        <w:t>193</w:t>
      </w:r>
      <w:r w:rsidR="00882A73" w:rsidRPr="003912E7">
        <w:rPr>
          <w:rFonts w:cs="B Nazanin" w:hint="cs"/>
          <w:spacing w:val="-4"/>
          <w:sz w:val="26"/>
          <w:szCs w:val="26"/>
          <w:rtl/>
        </w:rPr>
        <w:t>)</w:t>
      </w:r>
    </w:p>
    <w:p w:rsidR="00700C37" w:rsidRPr="003912E7" w:rsidRDefault="00700C37" w:rsidP="008F147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مؤمنان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مسجدكنار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قرارگرفته، ضمن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انجام اعمال عبادی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حال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يكديگر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نيز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باخبر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مى‏شوند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تشريك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مساعى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مى‏نمايند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صورت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عدم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حضور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یکی از مومنان،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سراغ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مى‏گيرند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 با اطلاع از بروز مشکل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ی برای او</w:t>
      </w:r>
      <w:r w:rsidRPr="003912E7">
        <w:rPr>
          <w:rFonts w:cs="B Nazanin" w:hint="cs"/>
          <w:spacing w:val="-4"/>
          <w:sz w:val="26"/>
          <w:szCs w:val="26"/>
          <w:rtl/>
        </w:rPr>
        <w:t>،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 کمک او می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شتابند</w:t>
      </w:r>
      <w:r w:rsidRPr="003912E7">
        <w:rPr>
          <w:rFonts w:cs="B Nazanin"/>
          <w:spacing w:val="-4"/>
          <w:sz w:val="26"/>
          <w:szCs w:val="26"/>
          <w:rtl/>
        </w:rPr>
        <w:t>.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 xml:space="preserve"> از رهگذر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این ارتباطات فضایلی چون: روحیه ایثار، انفاق در راه خدا، توجه به محرومین و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هم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دلی در میان اهل مسجد پرورش می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یابد.</w:t>
      </w:r>
    </w:p>
    <w:p w:rsidR="0052683F" w:rsidRPr="003912E7" w:rsidRDefault="0052683F" w:rsidP="00FA1F9D">
      <w:pPr>
        <w:pStyle w:val="ListParagraph"/>
        <w:numPr>
          <w:ilvl w:val="0"/>
          <w:numId w:val="1"/>
        </w:num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سلامت اجتماعی وکاهش بزهکاری</w:t>
      </w:r>
    </w:p>
    <w:p w:rsidR="00BF294F" w:rsidRPr="003912E7" w:rsidRDefault="00DE6E57" w:rsidP="00FA1F9D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آحاد جامعه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با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حضور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در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مساجد،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مي‏توانند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يك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اجتماع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سالم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ديني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بهره‏مند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شوند</w:t>
      </w:r>
      <w:r w:rsidR="0052683F" w:rsidRPr="003912E7">
        <w:rPr>
          <w:rFonts w:cs="B Nazanin" w:hint="cs"/>
          <w:spacing w:val="-4"/>
          <w:sz w:val="26"/>
          <w:szCs w:val="26"/>
          <w:rtl/>
        </w:rPr>
        <w:t>.</w:t>
      </w:r>
    </w:p>
    <w:p w:rsidR="00BF294F" w:rsidRPr="003912E7" w:rsidRDefault="00BF294F" w:rsidP="00FA1F9D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طبق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روايتي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امام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علي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عليه‏السلام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نقل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شد،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تأثيرات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رفتاري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حضور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برجاي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مي‏گذارد،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مي‏تواند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جامعه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فساد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گناه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پاك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كرده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مسلمين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سمت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يك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جامعه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سالم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هدايت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كند</w:t>
      </w:r>
      <w:r w:rsidR="0052683F" w:rsidRPr="003912E7">
        <w:rPr>
          <w:rFonts w:cs="B Nazanin" w:hint="cs"/>
          <w:spacing w:val="-4"/>
          <w:sz w:val="26"/>
          <w:szCs w:val="26"/>
          <w:rtl/>
        </w:rPr>
        <w:t>.</w:t>
      </w:r>
    </w:p>
    <w:p w:rsidR="00BF294F" w:rsidRPr="003912E7" w:rsidRDefault="00882A73" w:rsidP="008F147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lastRenderedPageBreak/>
        <w:t>امام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علي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عليه‏السلام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 xml:space="preserve">می فرمایند: </w:t>
      </w:r>
      <w:r w:rsidR="0052683F" w:rsidRPr="003912E7">
        <w:rPr>
          <w:rFonts w:cs="B Nazanin" w:hint="cs"/>
          <w:spacing w:val="-4"/>
          <w:sz w:val="26"/>
          <w:szCs w:val="26"/>
          <w:rtl/>
        </w:rPr>
        <w:t>«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اَوْ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كَلِمَةً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تَرُدُّهُ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عَنْ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رِدي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اَوْ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يَتْرُكُ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ذَنْبا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خَشْيَةً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اَوْ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حَياءً؛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يا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كلماتي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مي‏شنود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كه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او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را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فساد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و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گناه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باز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مي‏دارد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و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يا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خاطر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ترس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[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خدا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]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يا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حيا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و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آبرو،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گناهي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را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ترك</w:t>
      </w:r>
      <w:r w:rsidR="00BF294F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BF294F" w:rsidRPr="003912E7">
        <w:rPr>
          <w:rFonts w:cs="B Nazanin" w:hint="cs"/>
          <w:spacing w:val="-4"/>
          <w:sz w:val="26"/>
          <w:szCs w:val="26"/>
          <w:rtl/>
        </w:rPr>
        <w:t>مي‏كند</w:t>
      </w:r>
      <w:r w:rsidR="0052683F" w:rsidRPr="003912E7">
        <w:rPr>
          <w:rFonts w:cs="B Nazanin" w:hint="cs"/>
          <w:spacing w:val="-4"/>
          <w:sz w:val="26"/>
          <w:szCs w:val="26"/>
          <w:rtl/>
        </w:rPr>
        <w:t>.»</w:t>
      </w:r>
      <w:r w:rsidRPr="003912E7">
        <w:rPr>
          <w:rFonts w:cs="B Nazanin" w:hint="cs"/>
          <w:spacing w:val="-4"/>
          <w:sz w:val="26"/>
          <w:szCs w:val="26"/>
          <w:rtl/>
        </w:rPr>
        <w:t>( وسايل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الشيعه،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ج</w:t>
      </w:r>
      <w:r w:rsidRPr="003912E7">
        <w:rPr>
          <w:rFonts w:cs="B Nazanin"/>
          <w:spacing w:val="-4"/>
          <w:sz w:val="26"/>
          <w:szCs w:val="26"/>
          <w:rtl/>
        </w:rPr>
        <w:t>3</w:t>
      </w:r>
      <w:r w:rsidRPr="003912E7">
        <w:rPr>
          <w:rFonts w:cs="B Nazanin" w:hint="cs"/>
          <w:spacing w:val="-4"/>
          <w:sz w:val="26"/>
          <w:szCs w:val="26"/>
          <w:rtl/>
        </w:rPr>
        <w:t>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ص</w:t>
      </w:r>
      <w:r w:rsidRPr="003912E7">
        <w:rPr>
          <w:rFonts w:cs="B Nazanin"/>
          <w:spacing w:val="-4"/>
          <w:sz w:val="26"/>
          <w:szCs w:val="26"/>
          <w:rtl/>
        </w:rPr>
        <w:t>480</w:t>
      </w:r>
      <w:r w:rsidRPr="003912E7">
        <w:rPr>
          <w:rFonts w:cs="B Nazanin" w:hint="cs"/>
          <w:spacing w:val="-4"/>
          <w:sz w:val="26"/>
          <w:szCs w:val="26"/>
          <w:rtl/>
        </w:rPr>
        <w:t>)</w:t>
      </w:r>
    </w:p>
    <w:p w:rsidR="00BF294F" w:rsidRPr="003912E7" w:rsidRDefault="00BF294F" w:rsidP="008F147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بر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اساس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حضور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مي‏تواند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نقش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بازدارنده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ارتكاب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جرايم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گناهان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نيز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داشته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باشد</w:t>
      </w:r>
      <w:r w:rsidRPr="003912E7">
        <w:rPr>
          <w:rFonts w:cs="B Nazanin"/>
          <w:spacing w:val="-4"/>
          <w:sz w:val="26"/>
          <w:szCs w:val="26"/>
          <w:rtl/>
        </w:rPr>
        <w:t>.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 xml:space="preserve"> امام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خمینی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(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ره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)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در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این خصوص، فرمایش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حکیمانه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و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مدبرانه‌ای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دارند،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ایشان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می‌فرمایند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«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نماز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و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مساجد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اهمیت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دهید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که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پرونده‌های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دادگستری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مال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بی‌نمازهاست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و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نمازخوان‌های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واقعی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در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دادگستری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پرونده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ندارند،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شیطان‌ها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مساجد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و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نماز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می‌ترسند،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آنها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می‌خواهند،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نماز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جلوگیری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کنند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و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بعد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خالی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کردن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سنگرها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حمله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کنند</w:t>
      </w:r>
      <w:r w:rsidR="00C130C8" w:rsidRPr="003912E7">
        <w:rPr>
          <w:rFonts w:cs="B Nazanin" w:hint="eastAsia"/>
          <w:spacing w:val="-4"/>
          <w:sz w:val="26"/>
          <w:szCs w:val="26"/>
          <w:rtl/>
        </w:rPr>
        <w:t>»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(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نقل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صحیفه</w:t>
      </w:r>
      <w:r w:rsidR="00C130C8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C130C8" w:rsidRPr="003912E7">
        <w:rPr>
          <w:rFonts w:cs="B Nazanin" w:hint="cs"/>
          <w:spacing w:val="-4"/>
          <w:sz w:val="26"/>
          <w:szCs w:val="26"/>
          <w:rtl/>
        </w:rPr>
        <w:t>نور،جلد</w:t>
      </w:r>
      <w:r w:rsidR="00C130C8" w:rsidRPr="003912E7">
        <w:rPr>
          <w:rFonts w:cs="B Nazanin"/>
          <w:spacing w:val="-4"/>
          <w:sz w:val="26"/>
          <w:szCs w:val="26"/>
          <w:rtl/>
        </w:rPr>
        <w:t>۱۸)</w:t>
      </w:r>
    </w:p>
    <w:p w:rsidR="00160A5F" w:rsidRPr="003912E7" w:rsidRDefault="00160A5F" w:rsidP="008F1479">
      <w:p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بي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رغبتي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دنيا،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مردم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داري،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فروتني،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همت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بلند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ساده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زيستي،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شاخص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هويت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هستند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آنها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تقويت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كند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نبود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شاخص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</w:t>
      </w:r>
      <w:r w:rsidRPr="003912E7">
        <w:rPr>
          <w:rFonts w:cs="B Nazanin"/>
          <w:spacing w:val="-4"/>
          <w:sz w:val="26"/>
          <w:szCs w:val="26"/>
          <w:rtl/>
        </w:rPr>
        <w:t xml:space="preserve"> (</w:t>
      </w:r>
      <w:r w:rsidRPr="003912E7">
        <w:rPr>
          <w:rFonts w:cs="B Nazanin" w:hint="cs"/>
          <w:spacing w:val="-4"/>
          <w:sz w:val="26"/>
          <w:szCs w:val="26"/>
          <w:rtl/>
        </w:rPr>
        <w:t>دنياپرستي،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تكبر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خودخواهي،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مردم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ستيزي،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تنبلي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ميل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تجملات</w:t>
      </w:r>
      <w:r w:rsidRPr="003912E7">
        <w:rPr>
          <w:rFonts w:cs="B Nazanin"/>
          <w:spacing w:val="-4"/>
          <w:sz w:val="26"/>
          <w:szCs w:val="26"/>
          <w:rtl/>
        </w:rPr>
        <w:t xml:space="preserve">)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گونه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علل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جرم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شمار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روند</w:t>
      </w:r>
      <w:r w:rsidRPr="003912E7">
        <w:rPr>
          <w:rFonts w:cs="B Nazanin"/>
          <w:spacing w:val="-4"/>
          <w:sz w:val="26"/>
          <w:szCs w:val="26"/>
          <w:rtl/>
        </w:rPr>
        <w:t>.</w:t>
      </w:r>
    </w:p>
    <w:p w:rsidR="00295BD3" w:rsidRPr="003912E7" w:rsidRDefault="00295BD3" w:rsidP="008F1479">
      <w:pPr>
        <w:pStyle w:val="ListParagraph"/>
        <w:numPr>
          <w:ilvl w:val="0"/>
          <w:numId w:val="1"/>
        </w:numPr>
        <w:bidi/>
        <w:jc w:val="both"/>
        <w:rPr>
          <w:rFonts w:cs="B Nazanin"/>
          <w:spacing w:val="-4"/>
          <w:sz w:val="26"/>
          <w:szCs w:val="26"/>
        </w:rPr>
      </w:pPr>
      <w:r w:rsidRPr="003912E7">
        <w:rPr>
          <w:rFonts w:cs="B Nazanin" w:hint="cs"/>
          <w:spacing w:val="-4"/>
          <w:sz w:val="26"/>
          <w:szCs w:val="26"/>
          <w:rtl/>
        </w:rPr>
        <w:t>ارائه الگوهای دینی</w:t>
      </w:r>
    </w:p>
    <w:p w:rsidR="00882A73" w:rsidRPr="003912E7" w:rsidRDefault="00295BD3" w:rsidP="008F1479">
      <w:pPr>
        <w:pStyle w:val="ListParagraph"/>
        <w:bidi/>
        <w:ind w:left="0"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تربيت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الگويي،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يكي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ازبهترين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شيوه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تربيتي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</w:t>
      </w:r>
      <w:r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مورد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نيز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مؤثر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</w:t>
      </w:r>
      <w:r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Pr="003912E7">
        <w:rPr>
          <w:rFonts w:cs="B Nazanin" w:hint="cs"/>
          <w:spacing w:val="-4"/>
          <w:sz w:val="26"/>
          <w:szCs w:val="26"/>
          <w:rtl/>
        </w:rPr>
        <w:t>امام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جماعت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افراد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نمازگزار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مسلمانان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برتري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هستند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بيشتر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ديگران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احكام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پاي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بندند</w:t>
      </w:r>
      <w:r w:rsidRPr="003912E7">
        <w:rPr>
          <w:rFonts w:cs="B Nazanin"/>
          <w:spacing w:val="-4"/>
          <w:sz w:val="26"/>
          <w:szCs w:val="26"/>
          <w:rtl/>
        </w:rPr>
        <w:t>.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 xml:space="preserve"> اهل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نماز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و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مسجد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که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بدون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هیچ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تبلیغی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و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بدون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هیچ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انتظاری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حضور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درمسجد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و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نماز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جماعت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را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وظیفه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الهی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و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شرعی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خود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می‌دانند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و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در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هر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شرایطی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این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سنگر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مقدس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را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خالی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DE6E57" w:rsidRPr="003912E7">
        <w:rPr>
          <w:rFonts w:cs="B Nazanin" w:hint="cs"/>
          <w:spacing w:val="-4"/>
          <w:sz w:val="26"/>
          <w:szCs w:val="26"/>
          <w:rtl/>
        </w:rPr>
        <w:t>نمی‌گذ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ارند،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اغلب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انسان‌های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مؤمن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و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ارزشمند</w:t>
      </w:r>
      <w:r w:rsidR="008A212A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A212A" w:rsidRPr="003912E7">
        <w:rPr>
          <w:rFonts w:cs="B Nazanin" w:hint="cs"/>
          <w:spacing w:val="-4"/>
          <w:sz w:val="26"/>
          <w:szCs w:val="26"/>
          <w:rtl/>
        </w:rPr>
        <w:t>هستند.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 xml:space="preserve"> در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حدیثی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امام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صادق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(ع) می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خوانیم</w:t>
      </w:r>
      <w:r w:rsidR="00E2087D" w:rsidRPr="003912E7">
        <w:rPr>
          <w:rFonts w:cs="B Nazanin"/>
          <w:spacing w:val="-4"/>
          <w:sz w:val="26"/>
          <w:szCs w:val="26"/>
          <w:rtl/>
        </w:rPr>
        <w:t>: «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اذا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رایتم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الرجل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یعتاد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المسجد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فاشهدوا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له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بالایمان؛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هرگاه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دیدید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کسی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مسجد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رفت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و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آمد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مداوم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دارد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ایمان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او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گواهی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دهید</w:t>
      </w:r>
      <w:r w:rsidR="00E2087D" w:rsidRPr="003912E7">
        <w:rPr>
          <w:rFonts w:cs="B Nazanin" w:hint="eastAsia"/>
          <w:spacing w:val="-4"/>
          <w:sz w:val="26"/>
          <w:szCs w:val="26"/>
          <w:rtl/>
        </w:rPr>
        <w:t>»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 xml:space="preserve"> قرار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گرفتن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در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فضای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مسجد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طور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مداوم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وارتباط با اهل آن ، به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شکل‌گیری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الگوهای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رفتاری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مثبت</w:t>
      </w:r>
      <w:r w:rsidR="00E2087D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E2087D" w:rsidRPr="003912E7">
        <w:rPr>
          <w:rFonts w:cs="B Nazanin" w:hint="cs"/>
          <w:spacing w:val="-4"/>
          <w:sz w:val="26"/>
          <w:szCs w:val="26"/>
          <w:rtl/>
        </w:rPr>
        <w:t>می‌انجامد.</w:t>
      </w:r>
    </w:p>
    <w:p w:rsidR="00295BD3" w:rsidRPr="003912E7" w:rsidRDefault="0084205D" w:rsidP="00FA1F9D">
      <w:pPr>
        <w:pStyle w:val="ListParagraph"/>
        <w:numPr>
          <w:ilvl w:val="0"/>
          <w:numId w:val="1"/>
        </w:numPr>
        <w:bidi/>
        <w:jc w:val="both"/>
        <w:rPr>
          <w:rFonts w:cs="B Nazanin"/>
          <w:spacing w:val="-4"/>
          <w:sz w:val="26"/>
          <w:szCs w:val="26"/>
        </w:rPr>
      </w:pPr>
      <w:r w:rsidRPr="003912E7">
        <w:rPr>
          <w:rFonts w:cs="B Nazanin" w:hint="cs"/>
          <w:spacing w:val="-4"/>
          <w:sz w:val="26"/>
          <w:szCs w:val="26"/>
          <w:rtl/>
        </w:rPr>
        <w:t>تقویت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اطلاعات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مذهبی 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تشویق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برای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افزایش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مطالعات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دینی</w:t>
      </w:r>
    </w:p>
    <w:p w:rsidR="0084205D" w:rsidRPr="003912E7" w:rsidRDefault="0084205D" w:rsidP="008F1479">
      <w:pPr>
        <w:pStyle w:val="ListParagraph"/>
        <w:bidi/>
        <w:ind w:left="0"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زمان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حیات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پیامبراکرم</w:t>
      </w:r>
      <w:r w:rsidRPr="003912E7">
        <w:rPr>
          <w:rFonts w:cs="B Nazanin"/>
          <w:spacing w:val="-4"/>
          <w:sz w:val="26"/>
          <w:szCs w:val="26"/>
          <w:rtl/>
        </w:rPr>
        <w:t>(</w:t>
      </w:r>
      <w:r w:rsidRPr="003912E7">
        <w:rPr>
          <w:rFonts w:cs="B Nazanin" w:hint="cs"/>
          <w:spacing w:val="-4"/>
          <w:sz w:val="26"/>
          <w:szCs w:val="26"/>
          <w:rtl/>
        </w:rPr>
        <w:t>ص</w:t>
      </w:r>
      <w:r w:rsidRPr="003912E7">
        <w:rPr>
          <w:rFonts w:cs="B Nazanin"/>
          <w:spacing w:val="-4"/>
          <w:sz w:val="26"/>
          <w:szCs w:val="26"/>
          <w:rtl/>
        </w:rPr>
        <w:t xml:space="preserve">) </w:t>
      </w:r>
      <w:r w:rsidRPr="003912E7">
        <w:rPr>
          <w:rFonts w:cs="B Nazanin" w:hint="cs"/>
          <w:spacing w:val="-4"/>
          <w:sz w:val="26"/>
          <w:szCs w:val="26"/>
          <w:rtl/>
        </w:rPr>
        <w:t>مساجد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جایگاه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تعلیم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تعلیم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زمینه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معارف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دینی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بوده‌اند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زمان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امامان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معصوم</w:t>
      </w:r>
      <w:r w:rsidRPr="003912E7">
        <w:rPr>
          <w:rFonts w:cs="B Nazanin"/>
          <w:spacing w:val="-4"/>
          <w:sz w:val="26"/>
          <w:szCs w:val="26"/>
          <w:rtl/>
        </w:rPr>
        <w:t>(</w:t>
      </w:r>
      <w:r w:rsidRPr="003912E7">
        <w:rPr>
          <w:rFonts w:cs="B Nazanin" w:hint="cs"/>
          <w:spacing w:val="-4"/>
          <w:sz w:val="26"/>
          <w:szCs w:val="26"/>
          <w:rtl/>
        </w:rPr>
        <w:t>علیهمالسلام) نیز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این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سنت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ادامه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داشته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</w:t>
      </w:r>
      <w:r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Pr="003912E7">
        <w:rPr>
          <w:rFonts w:cs="B Nazanin" w:hint="cs"/>
          <w:spacing w:val="-4"/>
          <w:sz w:val="26"/>
          <w:szCs w:val="26"/>
          <w:rtl/>
        </w:rPr>
        <w:t>کلاس‌های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درس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امام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باقر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امام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صادق</w:t>
      </w:r>
      <w:r w:rsidRPr="003912E7">
        <w:rPr>
          <w:rFonts w:cs="B Nazanin"/>
          <w:spacing w:val="-4"/>
          <w:sz w:val="26"/>
          <w:szCs w:val="26"/>
          <w:rtl/>
        </w:rPr>
        <w:t>(</w:t>
      </w:r>
      <w:r w:rsidRPr="003912E7">
        <w:rPr>
          <w:rFonts w:cs="B Nazanin" w:hint="cs"/>
          <w:spacing w:val="-4"/>
          <w:sz w:val="26"/>
          <w:szCs w:val="26"/>
          <w:rtl/>
        </w:rPr>
        <w:t>علیهماالسلام</w:t>
      </w:r>
      <w:r w:rsidRPr="003912E7">
        <w:rPr>
          <w:rFonts w:cs="B Nazanin"/>
          <w:spacing w:val="-4"/>
          <w:sz w:val="26"/>
          <w:szCs w:val="26"/>
          <w:rtl/>
        </w:rPr>
        <w:t xml:space="preserve">)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برگزار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می‌شده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</w:t>
      </w:r>
      <w:r w:rsidRPr="003912E7">
        <w:rPr>
          <w:rFonts w:cs="B Nazanin"/>
          <w:spacing w:val="-4"/>
          <w:sz w:val="26"/>
          <w:szCs w:val="26"/>
          <w:rtl/>
        </w:rPr>
        <w:t>.</w:t>
      </w:r>
      <w:r w:rsidRPr="003912E7">
        <w:rPr>
          <w:rFonts w:cs="B Nazanin" w:hint="cs"/>
          <w:spacing w:val="-4"/>
          <w:sz w:val="26"/>
          <w:szCs w:val="26"/>
          <w:rtl/>
        </w:rPr>
        <w:t xml:space="preserve"> اطلاع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بهتر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معارف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دینی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قالب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برنامه‌های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سخنرانی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یا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کلاس‌های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آموزشی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فضای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کمک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می‌کند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شخص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چه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بیشتر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از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دانش‌های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مؤثر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راه‌های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سعادت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خود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مطلع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باشد</w:t>
      </w:r>
      <w:r w:rsidRPr="003912E7">
        <w:rPr>
          <w:rFonts w:cs="B Nazanin"/>
          <w:spacing w:val="-4"/>
          <w:sz w:val="26"/>
          <w:szCs w:val="26"/>
          <w:rtl/>
        </w:rPr>
        <w:t>.</w:t>
      </w:r>
    </w:p>
    <w:p w:rsidR="00160A5F" w:rsidRPr="003912E7" w:rsidRDefault="00830901" w:rsidP="00FA1F9D">
      <w:pPr>
        <w:pStyle w:val="ListParagraph"/>
        <w:numPr>
          <w:ilvl w:val="0"/>
          <w:numId w:val="1"/>
        </w:numPr>
        <w:bidi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 xml:space="preserve">تقویت هویت دینی </w:t>
      </w:r>
    </w:p>
    <w:p w:rsidR="00160A5F" w:rsidRPr="003912E7" w:rsidRDefault="00160A5F" w:rsidP="008F1479">
      <w:pPr>
        <w:pStyle w:val="ListParagraph"/>
        <w:bidi/>
        <w:ind w:left="0"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هويت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درون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انسان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آفرينش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آميخته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است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انسان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ارزش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اخلاقي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قوانين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الهي پايبند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سازد</w:t>
      </w:r>
      <w:r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Pr="003912E7">
        <w:rPr>
          <w:rFonts w:cs="B Nazanin" w:hint="cs"/>
          <w:spacing w:val="-4"/>
          <w:sz w:val="26"/>
          <w:szCs w:val="26"/>
          <w:rtl/>
        </w:rPr>
        <w:t>در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هويت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انسان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هايي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كه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وحي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باور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دارند،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نوع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سازش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بر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خلاف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ارزش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هنجارها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كنند.</w:t>
      </w:r>
    </w:p>
    <w:p w:rsidR="00882A73" w:rsidRPr="003912E7" w:rsidRDefault="00160A5F" w:rsidP="008F1479">
      <w:pPr>
        <w:pStyle w:val="ListParagraph"/>
        <w:bidi/>
        <w:ind w:left="0"/>
        <w:jc w:val="both"/>
        <w:rPr>
          <w:rFonts w:cs="B Nazanin"/>
          <w:spacing w:val="-4"/>
          <w:sz w:val="26"/>
          <w:szCs w:val="26"/>
          <w:rtl/>
        </w:rPr>
      </w:pPr>
      <w:r w:rsidRPr="003912E7">
        <w:rPr>
          <w:rFonts w:cs="B Nazanin" w:hint="cs"/>
          <w:spacing w:val="-4"/>
          <w:sz w:val="26"/>
          <w:szCs w:val="26"/>
          <w:rtl/>
        </w:rPr>
        <w:t>با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توجه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به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شاخص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هويت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ديني،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فعاليت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مذهبي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و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آموزش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بلندش،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هويت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ديني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افراد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اهل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مسجد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را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تقويت</w:t>
      </w:r>
      <w:r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مي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كند</w:t>
      </w:r>
      <w:r w:rsidRPr="003912E7">
        <w:rPr>
          <w:rFonts w:cs="B Nazanin"/>
          <w:spacing w:val="-4"/>
          <w:sz w:val="26"/>
          <w:szCs w:val="26"/>
          <w:rtl/>
        </w:rPr>
        <w:t xml:space="preserve">. </w:t>
      </w:r>
      <w:r w:rsidR="00830901" w:rsidRPr="003912E7">
        <w:rPr>
          <w:rFonts w:cs="B Nazanin" w:hint="cs"/>
          <w:spacing w:val="-4"/>
          <w:sz w:val="26"/>
          <w:szCs w:val="26"/>
          <w:rtl/>
        </w:rPr>
        <w:t xml:space="preserve">مسجد تبلور مانایی اسلام است. مسجد، </w:t>
      </w:r>
      <w:r w:rsidR="00176BDC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830901" w:rsidRPr="003912E7">
        <w:rPr>
          <w:rFonts w:cs="B Nazanin" w:hint="cs"/>
          <w:spacing w:val="-4"/>
          <w:sz w:val="26"/>
          <w:szCs w:val="26"/>
          <w:rtl/>
        </w:rPr>
        <w:t xml:space="preserve">معماری </w:t>
      </w:r>
      <w:r w:rsidR="00176BDC" w:rsidRPr="003912E7">
        <w:rPr>
          <w:rFonts w:cs="B Nazanin" w:hint="cs"/>
          <w:spacing w:val="-4"/>
          <w:sz w:val="26"/>
          <w:szCs w:val="26"/>
          <w:rtl/>
        </w:rPr>
        <w:t>گرفته  تا محتوا</w:t>
      </w:r>
      <w:r w:rsidR="00E92D35" w:rsidRPr="003912E7">
        <w:rPr>
          <w:rFonts w:cs="B Nazanin" w:hint="cs"/>
          <w:spacing w:val="-4"/>
          <w:sz w:val="26"/>
          <w:szCs w:val="26"/>
          <w:rtl/>
        </w:rPr>
        <w:t>ی فعالیت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E92D35" w:rsidRPr="003912E7">
        <w:rPr>
          <w:rFonts w:cs="B Nazanin" w:hint="cs"/>
          <w:spacing w:val="-4"/>
          <w:sz w:val="26"/>
          <w:szCs w:val="26"/>
          <w:rtl/>
        </w:rPr>
        <w:t>های آن</w:t>
      </w:r>
      <w:r w:rsidR="00176BDC" w:rsidRPr="003912E7">
        <w:rPr>
          <w:rFonts w:cs="B Nazanin" w:hint="cs"/>
          <w:spacing w:val="-4"/>
          <w:sz w:val="26"/>
          <w:szCs w:val="26"/>
          <w:rtl/>
        </w:rPr>
        <w:t xml:space="preserve">، </w:t>
      </w:r>
      <w:r w:rsidR="00830901" w:rsidRPr="003912E7">
        <w:rPr>
          <w:rFonts w:cs="B Nazanin" w:hint="cs"/>
          <w:spacing w:val="-4"/>
          <w:sz w:val="26"/>
          <w:szCs w:val="26"/>
          <w:rtl/>
        </w:rPr>
        <w:t>روح ایمان وارزش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830901" w:rsidRPr="003912E7">
        <w:rPr>
          <w:rFonts w:cs="B Nazanin" w:hint="cs"/>
          <w:spacing w:val="-4"/>
          <w:sz w:val="26"/>
          <w:szCs w:val="26"/>
          <w:rtl/>
        </w:rPr>
        <w:t>های اصیل</w:t>
      </w:r>
      <w:r w:rsidR="00176BDC" w:rsidRPr="003912E7">
        <w:rPr>
          <w:rFonts w:cs="B Nazanin" w:hint="cs"/>
          <w:spacing w:val="-4"/>
          <w:sz w:val="26"/>
          <w:szCs w:val="26"/>
          <w:rtl/>
        </w:rPr>
        <w:t xml:space="preserve"> را در جان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176BDC" w:rsidRPr="003912E7">
        <w:rPr>
          <w:rFonts w:cs="B Nazanin" w:hint="cs"/>
          <w:spacing w:val="-4"/>
          <w:sz w:val="26"/>
          <w:szCs w:val="26"/>
          <w:rtl/>
        </w:rPr>
        <w:t>ها زنده می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176BDC" w:rsidRPr="003912E7">
        <w:rPr>
          <w:rFonts w:cs="B Nazanin" w:hint="cs"/>
          <w:spacing w:val="-4"/>
          <w:sz w:val="26"/>
          <w:szCs w:val="26"/>
          <w:rtl/>
        </w:rPr>
        <w:t>کند.</w:t>
      </w:r>
    </w:p>
    <w:p w:rsidR="00176BDC" w:rsidRPr="003912E7" w:rsidRDefault="00176BDC" w:rsidP="008F1479">
      <w:pPr>
        <w:pStyle w:val="ListParagraph"/>
        <w:numPr>
          <w:ilvl w:val="0"/>
          <w:numId w:val="1"/>
        </w:numPr>
        <w:bidi/>
        <w:jc w:val="both"/>
        <w:rPr>
          <w:rFonts w:cs="B Nazanin"/>
          <w:spacing w:val="-4"/>
          <w:sz w:val="26"/>
          <w:szCs w:val="26"/>
        </w:rPr>
      </w:pPr>
      <w:r w:rsidRPr="003912E7">
        <w:rPr>
          <w:rFonts w:cs="B Nazanin" w:hint="cs"/>
          <w:spacing w:val="-4"/>
          <w:sz w:val="26"/>
          <w:szCs w:val="26"/>
          <w:rtl/>
        </w:rPr>
        <w:t>تعمیق ارزش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های انقلاب اسلامی</w:t>
      </w:r>
    </w:p>
    <w:p w:rsidR="00176BDC" w:rsidRPr="003912E7" w:rsidRDefault="00176BDC" w:rsidP="008F1479">
      <w:pPr>
        <w:pStyle w:val="ListParagraph"/>
        <w:bidi/>
        <w:ind w:left="0"/>
        <w:jc w:val="both"/>
        <w:rPr>
          <w:rFonts w:cs="B Nazanin"/>
          <w:spacing w:val="-4"/>
          <w:sz w:val="26"/>
          <w:szCs w:val="26"/>
        </w:rPr>
      </w:pPr>
      <w:r w:rsidRPr="003912E7">
        <w:rPr>
          <w:rFonts w:cs="B Nazanin" w:hint="cs"/>
          <w:spacing w:val="-4"/>
          <w:sz w:val="26"/>
          <w:szCs w:val="26"/>
          <w:rtl/>
        </w:rPr>
        <w:t>سنگرهای انقلاب اسلامی</w:t>
      </w:r>
      <w:r w:rsidR="004807BF" w:rsidRPr="003912E7">
        <w:rPr>
          <w:rFonts w:cs="B Nazanin" w:hint="cs"/>
          <w:spacing w:val="-4"/>
          <w:sz w:val="26"/>
          <w:szCs w:val="26"/>
          <w:rtl/>
        </w:rPr>
        <w:t>،</w:t>
      </w:r>
      <w:r w:rsidRPr="003912E7">
        <w:rPr>
          <w:rFonts w:cs="B Nazanin" w:hint="cs"/>
          <w:spacing w:val="-4"/>
          <w:sz w:val="26"/>
          <w:szCs w:val="26"/>
          <w:rtl/>
        </w:rPr>
        <w:t xml:space="preserve"> مساجد بوده و</w:t>
      </w:r>
      <w:r w:rsidR="004B1793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هستند. روزانه پس از هر نماز، شعارهای اصلی نظام اسلامی بر زبان نمازگزاران فریاد می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>شود.</w:t>
      </w:r>
      <w:r w:rsidR="004B1793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>در طول سال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Pr="003912E7">
        <w:rPr>
          <w:rFonts w:cs="B Nazanin" w:hint="cs"/>
          <w:spacing w:val="-4"/>
          <w:sz w:val="26"/>
          <w:szCs w:val="26"/>
          <w:rtl/>
        </w:rPr>
        <w:t xml:space="preserve">های پس از انقلاب، مساجد </w:t>
      </w:r>
      <w:r w:rsidR="004B1793" w:rsidRPr="003912E7">
        <w:rPr>
          <w:rFonts w:cs="B Nazanin" w:hint="cs"/>
          <w:spacing w:val="-4"/>
          <w:sz w:val="26"/>
          <w:szCs w:val="26"/>
          <w:rtl/>
        </w:rPr>
        <w:t xml:space="preserve">با جذب جوانان نقش بسزایی در </w:t>
      </w:r>
      <w:r w:rsidRPr="003912E7">
        <w:rPr>
          <w:rFonts w:cs="B Nazanin" w:hint="cs"/>
          <w:spacing w:val="-4"/>
          <w:sz w:val="26"/>
          <w:szCs w:val="26"/>
          <w:rtl/>
        </w:rPr>
        <w:t xml:space="preserve"> تربیت کادر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Pr="003912E7">
        <w:rPr>
          <w:rFonts w:cs="B Nazanin" w:hint="cs"/>
          <w:spacing w:val="-4"/>
          <w:sz w:val="26"/>
          <w:szCs w:val="26"/>
          <w:rtl/>
        </w:rPr>
        <w:t xml:space="preserve">فکری و اجرایی نظام اسلامی </w:t>
      </w:r>
      <w:r w:rsidR="004B1793" w:rsidRPr="003912E7">
        <w:rPr>
          <w:rFonts w:cs="B Nazanin" w:hint="cs"/>
          <w:spacing w:val="-4"/>
          <w:sz w:val="26"/>
          <w:szCs w:val="26"/>
          <w:rtl/>
        </w:rPr>
        <w:t>داشته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‌</w:t>
      </w:r>
      <w:r w:rsidR="004B1793" w:rsidRPr="003912E7">
        <w:rPr>
          <w:rFonts w:cs="B Nazanin" w:hint="cs"/>
          <w:spacing w:val="-4"/>
          <w:sz w:val="26"/>
          <w:szCs w:val="26"/>
          <w:rtl/>
        </w:rPr>
        <w:t>اند.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 xml:space="preserve"> در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lastRenderedPageBreak/>
        <w:t>جریان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شکل‌گیری،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پیروزی و تداوم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انقلاب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اسلامی،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مساجد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هر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چند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که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عنوان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یک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نهاد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سنتی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در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جامعه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قلمداد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می‌شوند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و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دارای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قدمتی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1400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ساله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هستند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>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اما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با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ارائه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کارکردهای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متناسب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با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نیاز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روز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جامعه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توانستند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گوی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سبقت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را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از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نهادهای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مدرن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و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وارداتی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بربایند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و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عنوان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ستون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فقرات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و</w:t>
      </w:r>
      <w:r w:rsidR="008F1479" w:rsidRPr="003912E7">
        <w:rPr>
          <w:rFonts w:cs="B Nazanin" w:hint="cs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سازمان‌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انقلاب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به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ایفای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نقش</w:t>
      </w:r>
      <w:r w:rsidR="00803721" w:rsidRPr="003912E7">
        <w:rPr>
          <w:rFonts w:cs="B Nazanin"/>
          <w:spacing w:val="-4"/>
          <w:sz w:val="26"/>
          <w:szCs w:val="26"/>
          <w:rtl/>
        </w:rPr>
        <w:t xml:space="preserve"> </w:t>
      </w:r>
      <w:r w:rsidR="00803721" w:rsidRPr="003912E7">
        <w:rPr>
          <w:rFonts w:cs="B Nazanin" w:hint="cs"/>
          <w:spacing w:val="-4"/>
          <w:sz w:val="26"/>
          <w:szCs w:val="26"/>
          <w:rtl/>
        </w:rPr>
        <w:t>بپردازند</w:t>
      </w:r>
      <w:r w:rsidR="00803721" w:rsidRPr="003912E7">
        <w:rPr>
          <w:rFonts w:cs="B Nazanin"/>
          <w:spacing w:val="-4"/>
          <w:sz w:val="26"/>
          <w:szCs w:val="26"/>
          <w:rtl/>
        </w:rPr>
        <w:t>.</w:t>
      </w:r>
    </w:p>
    <w:p w:rsidR="0084205D" w:rsidRPr="003912E7" w:rsidRDefault="0084205D" w:rsidP="00FA1F9D">
      <w:pPr>
        <w:pStyle w:val="ListParagraph"/>
        <w:bidi/>
        <w:jc w:val="both"/>
        <w:rPr>
          <w:rFonts w:cs="B Nazanin"/>
          <w:spacing w:val="-4"/>
          <w:sz w:val="26"/>
          <w:szCs w:val="26"/>
          <w:rtl/>
        </w:rPr>
      </w:pPr>
    </w:p>
    <w:sectPr w:rsidR="0084205D" w:rsidRPr="003912E7" w:rsidSect="004B1C1F">
      <w:foot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25D3" w:rsidRDefault="003325D3" w:rsidP="003F606C">
      <w:pPr>
        <w:spacing w:after="0" w:line="240" w:lineRule="auto"/>
      </w:pPr>
      <w:r>
        <w:separator/>
      </w:r>
    </w:p>
  </w:endnote>
  <w:endnote w:type="continuationSeparator" w:id="0">
    <w:p w:rsidR="003325D3" w:rsidRDefault="003325D3" w:rsidP="003F6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06C" w:rsidRDefault="007C07A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12E7">
      <w:rPr>
        <w:noProof/>
      </w:rPr>
      <w:t>1</w:t>
    </w:r>
    <w:r>
      <w:rPr>
        <w:noProof/>
      </w:rPr>
      <w:fldChar w:fldCharType="end"/>
    </w:r>
  </w:p>
  <w:p w:rsidR="003F606C" w:rsidRDefault="003F606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25D3" w:rsidRDefault="003325D3" w:rsidP="003F606C">
      <w:pPr>
        <w:spacing w:after="0" w:line="240" w:lineRule="auto"/>
      </w:pPr>
      <w:r>
        <w:separator/>
      </w:r>
    </w:p>
  </w:footnote>
  <w:footnote w:type="continuationSeparator" w:id="0">
    <w:p w:rsidR="003325D3" w:rsidRDefault="003325D3" w:rsidP="003F6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261E"/>
    <w:multiLevelType w:val="hybridMultilevel"/>
    <w:tmpl w:val="97701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3D2"/>
    <w:rsid w:val="000023D2"/>
    <w:rsid w:val="00035803"/>
    <w:rsid w:val="00070505"/>
    <w:rsid w:val="00084944"/>
    <w:rsid w:val="000855BF"/>
    <w:rsid w:val="000D2304"/>
    <w:rsid w:val="00160A5F"/>
    <w:rsid w:val="00176BDC"/>
    <w:rsid w:val="00206F38"/>
    <w:rsid w:val="00295BD3"/>
    <w:rsid w:val="002C34A2"/>
    <w:rsid w:val="002D7F86"/>
    <w:rsid w:val="003325D3"/>
    <w:rsid w:val="0038546E"/>
    <w:rsid w:val="003912E7"/>
    <w:rsid w:val="003C2CF9"/>
    <w:rsid w:val="003F606C"/>
    <w:rsid w:val="00474A79"/>
    <w:rsid w:val="004807BF"/>
    <w:rsid w:val="004B1793"/>
    <w:rsid w:val="004B1C1F"/>
    <w:rsid w:val="0052683F"/>
    <w:rsid w:val="00573EEB"/>
    <w:rsid w:val="005F6E04"/>
    <w:rsid w:val="00627767"/>
    <w:rsid w:val="006C7C90"/>
    <w:rsid w:val="006D6253"/>
    <w:rsid w:val="00700C37"/>
    <w:rsid w:val="007C07A2"/>
    <w:rsid w:val="00803721"/>
    <w:rsid w:val="00830901"/>
    <w:rsid w:val="0084205D"/>
    <w:rsid w:val="00850AFC"/>
    <w:rsid w:val="0086273B"/>
    <w:rsid w:val="00882A73"/>
    <w:rsid w:val="008A212A"/>
    <w:rsid w:val="008C0A06"/>
    <w:rsid w:val="008F1479"/>
    <w:rsid w:val="00AF1938"/>
    <w:rsid w:val="00BF294F"/>
    <w:rsid w:val="00C130C8"/>
    <w:rsid w:val="00C57B49"/>
    <w:rsid w:val="00D71995"/>
    <w:rsid w:val="00DE6E57"/>
    <w:rsid w:val="00DF5DD7"/>
    <w:rsid w:val="00E2087D"/>
    <w:rsid w:val="00E92D35"/>
    <w:rsid w:val="00F472D9"/>
    <w:rsid w:val="00FA1D24"/>
    <w:rsid w:val="00FA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253"/>
    <w:pPr>
      <w:spacing w:after="200" w:line="276" w:lineRule="auto"/>
    </w:pPr>
    <w:rPr>
      <w:sz w:val="22"/>
      <w:szCs w:val="22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5DD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1F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A1F9D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3F6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3F606C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3F60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3F606C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ome\Desktop\masjed\&#1592;&#710;&#1594;&#338;&#1591;&#177;&#1591;&#167;&#1594;&#338;&#1591;&#180;%20-%20&#1592;&#8230;&#1594;&#338;&#1591;&#177;&#1591;&#178;&#1591;&#167;&#1594;&#338;&#1594;&#338;\_&#234;_&#238;___&#1583;_&#238;__%20-%20_&#224;_&#238;_____&#1583;_&#238;_&#238;\_&#1578;_&#1587;_&#1583;__%20_&#1583;_&#1588;_&#1586;_&#224;_&#1583;___&#238;%20_&#234;%20_&#1586;___&#1584;_&#238;_&#1586;_&#238;%20_&#224;___&#1588;_&#18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_ت_س_د__ _د_ش_ز_à_د___î _ê _ز___ذ_î_ز_î _à___ش_»</Template>
  <TotalTime>13</TotalTime>
  <Pages>1</Pages>
  <Words>748</Words>
  <Characters>4269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cp:lastModifiedBy>Server</cp:lastModifiedBy>
  <cp:revision>7</cp:revision>
  <cp:lastPrinted>2013-07-02T08:33:00Z</cp:lastPrinted>
  <dcterms:created xsi:type="dcterms:W3CDTF">2013-06-20T15:59:00Z</dcterms:created>
  <dcterms:modified xsi:type="dcterms:W3CDTF">2013-07-02T08:33:00Z</dcterms:modified>
</cp:coreProperties>
</file>